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Default="00080B19" w:rsidP="00080B19">
      <w:pPr>
        <w:framePr w:w="5706" w:wrap="around" w:vAnchor="page" w:hAnchor="page" w:x="1134" w:y="1085"/>
        <w:rPr>
          <w:noProof/>
        </w:rPr>
      </w:pPr>
      <w:bookmarkStart w:id="0" w:name="glava"/>
    </w:p>
    <w:p w:rsidR="00B5523A" w:rsidRPr="00080B19" w:rsidRDefault="00B5523A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r>
        <w:rPr>
          <w:rFonts w:ascii="Tms Rmn" w:hAnsi="Tms Rmn"/>
          <w:noProof/>
        </w:rPr>
        <w:drawing>
          <wp:inline distT="0" distB="0" distL="0" distR="0" wp14:anchorId="2EA62388" wp14:editId="36ADD2A0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Podpisani/</w:t>
      </w:r>
      <w:r w:rsidR="00D9115C">
        <w:rPr>
          <w:rFonts w:ascii="Arial" w:hAnsi="Arial" w:cs="Arial"/>
          <w:sz w:val="22"/>
          <w:szCs w:val="22"/>
        </w:rPr>
        <w:t>-</w:t>
      </w:r>
      <w:r w:rsidRPr="006266FD">
        <w:rPr>
          <w:rFonts w:ascii="Arial" w:hAnsi="Arial" w:cs="Arial"/>
          <w:sz w:val="22"/>
          <w:szCs w:val="22"/>
        </w:rPr>
        <w:t xml:space="preserve">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zaposlen/a v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 xml:space="preserve">, sklenjeni z naročnikom Zavodom za zdravstveno zavarovanje Slovenije, 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>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47D3C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B47D3C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B47D3C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B47D3C">
      <w:rPr>
        <w:rFonts w:ascii="Arial" w:hAnsi="Arial" w:cs="Arial"/>
        <w:i/>
        <w:sz w:val="16"/>
        <w:szCs w:val="16"/>
      </w:rPr>
      <w:t xml:space="preserve">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B47D3C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D46AC"/>
    <w:rsid w:val="002F6801"/>
    <w:rsid w:val="00335E22"/>
    <w:rsid w:val="00344278"/>
    <w:rsid w:val="00393565"/>
    <w:rsid w:val="004528E2"/>
    <w:rsid w:val="00470943"/>
    <w:rsid w:val="004B043E"/>
    <w:rsid w:val="00606227"/>
    <w:rsid w:val="006266FD"/>
    <w:rsid w:val="007C555D"/>
    <w:rsid w:val="00813E49"/>
    <w:rsid w:val="0091529F"/>
    <w:rsid w:val="0096185E"/>
    <w:rsid w:val="00A367A9"/>
    <w:rsid w:val="00AC79CC"/>
    <w:rsid w:val="00AD0588"/>
    <w:rsid w:val="00B47D3C"/>
    <w:rsid w:val="00B5523A"/>
    <w:rsid w:val="00C44453"/>
    <w:rsid w:val="00C91700"/>
    <w:rsid w:val="00CC6ADB"/>
    <w:rsid w:val="00D9115C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20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29</cp:revision>
  <cp:lastPrinted>2018-04-23T10:55:00Z</cp:lastPrinted>
  <dcterms:created xsi:type="dcterms:W3CDTF">2014-08-11T11:51:00Z</dcterms:created>
  <dcterms:modified xsi:type="dcterms:W3CDTF">2018-04-23T10:55:00Z</dcterms:modified>
</cp:coreProperties>
</file>